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7865C3" w14:textId="77777777" w:rsidR="00E20564" w:rsidRDefault="00E20564" w:rsidP="00E20564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John PYKENHAM</w:t>
      </w:r>
      <w:r>
        <w:rPr>
          <w:rStyle w:val="Hyperlink"/>
          <w:color w:val="auto"/>
          <w:u w:val="none"/>
        </w:rPr>
        <w:t xml:space="preserve"> 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14:paraId="77E4F01C" w14:textId="77777777" w:rsidR="00E20564" w:rsidRDefault="00E20564" w:rsidP="00E20564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14:paraId="24DC4F32" w14:textId="77777777" w:rsidR="00E20564" w:rsidRDefault="00E20564" w:rsidP="00E20564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14:paraId="32D6EFBB" w14:textId="77777777" w:rsidR="00E20564" w:rsidRDefault="00E20564" w:rsidP="00E20564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He made a plaint of debt against Henry </w:t>
      </w:r>
      <w:proofErr w:type="spellStart"/>
      <w:r>
        <w:rPr>
          <w:rStyle w:val="Hyperlink"/>
          <w:color w:val="auto"/>
          <w:u w:val="none"/>
        </w:rPr>
        <w:t>Fortescu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r>
        <w:rPr>
          <w:rStyle w:val="Hyperlink"/>
          <w:color w:val="auto"/>
          <w:u w:val="none"/>
        </w:rPr>
        <w:t>Falpute</w:t>
      </w:r>
      <w:proofErr w:type="spellEnd"/>
      <w:r>
        <w:rPr>
          <w:rStyle w:val="Hyperlink"/>
          <w:color w:val="auto"/>
          <w:u w:val="none"/>
        </w:rPr>
        <w:t>, Devon(q.v.),</w:t>
      </w:r>
    </w:p>
    <w:p w14:paraId="7AB7A61B" w14:textId="77777777" w:rsidR="00E20564" w:rsidRDefault="00E20564" w:rsidP="00E20564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John </w:t>
      </w:r>
      <w:proofErr w:type="spellStart"/>
      <w:r>
        <w:rPr>
          <w:rStyle w:val="Hyperlink"/>
          <w:color w:val="auto"/>
          <w:u w:val="none"/>
        </w:rPr>
        <w:t>atte</w:t>
      </w:r>
      <w:proofErr w:type="spellEnd"/>
      <w:r>
        <w:rPr>
          <w:rStyle w:val="Hyperlink"/>
          <w:color w:val="auto"/>
          <w:u w:val="none"/>
        </w:rPr>
        <w:t xml:space="preserve"> </w:t>
      </w:r>
      <w:proofErr w:type="spellStart"/>
      <w:r>
        <w:rPr>
          <w:rStyle w:val="Hyperlink"/>
          <w:color w:val="auto"/>
          <w:u w:val="none"/>
        </w:rPr>
        <w:t>Wylle</w:t>
      </w:r>
      <w:proofErr w:type="spellEnd"/>
      <w:r>
        <w:rPr>
          <w:rStyle w:val="Hyperlink"/>
          <w:color w:val="auto"/>
          <w:u w:val="none"/>
        </w:rPr>
        <w:t xml:space="preserve"> of Exeter(q.v.), Robert Gardener of Chesterton, </w:t>
      </w:r>
    </w:p>
    <w:p w14:paraId="726C5D74" w14:textId="77777777" w:rsidR="00E20564" w:rsidRDefault="00E20564" w:rsidP="00E20564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Cambridgeshire(q.v.), and John </w:t>
      </w:r>
      <w:proofErr w:type="spellStart"/>
      <w:r>
        <w:rPr>
          <w:rStyle w:val="Hyperlink"/>
          <w:color w:val="auto"/>
          <w:u w:val="none"/>
        </w:rPr>
        <w:t>Turnour</w:t>
      </w:r>
      <w:proofErr w:type="spellEnd"/>
      <w:r>
        <w:rPr>
          <w:rStyle w:val="Hyperlink"/>
          <w:color w:val="auto"/>
          <w:u w:val="none"/>
        </w:rPr>
        <w:t xml:space="preserve"> of Ely(q.v.).</w:t>
      </w:r>
    </w:p>
    <w:p w14:paraId="424A30E3" w14:textId="77777777" w:rsidR="00E20564" w:rsidRDefault="00E20564" w:rsidP="00E20564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14:paraId="33425726" w14:textId="77777777" w:rsidR="00E20564" w:rsidRDefault="00E20564" w:rsidP="00E20564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14:paraId="131608C0" w14:textId="77777777" w:rsidR="00E20564" w:rsidRDefault="00E20564" w:rsidP="00E20564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14:paraId="4F5A6D37" w14:textId="77777777" w:rsidR="00E20564" w:rsidRPr="00D50AF5" w:rsidRDefault="00E20564" w:rsidP="00E20564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7 March 2017</w:t>
      </w:r>
    </w:p>
    <w:p w14:paraId="09204636" w14:textId="77777777" w:rsidR="006B2F86" w:rsidRPr="00E71FC3" w:rsidRDefault="00E2056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4F3214" w14:textId="77777777" w:rsidR="00E20564" w:rsidRDefault="00E20564" w:rsidP="00E71FC3">
      <w:pPr>
        <w:spacing w:after="0" w:line="240" w:lineRule="auto"/>
      </w:pPr>
      <w:r>
        <w:separator/>
      </w:r>
    </w:p>
  </w:endnote>
  <w:endnote w:type="continuationSeparator" w:id="0">
    <w:p w14:paraId="0EE8A7A4" w14:textId="77777777" w:rsidR="00E20564" w:rsidRDefault="00E2056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2F0C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323EF0" w14:textId="77777777" w:rsidR="00E20564" w:rsidRDefault="00E20564" w:rsidP="00E71FC3">
      <w:pPr>
        <w:spacing w:after="0" w:line="240" w:lineRule="auto"/>
      </w:pPr>
      <w:r>
        <w:separator/>
      </w:r>
    </w:p>
  </w:footnote>
  <w:footnote w:type="continuationSeparator" w:id="0">
    <w:p w14:paraId="21C65C31" w14:textId="77777777" w:rsidR="00E20564" w:rsidRDefault="00E2056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564"/>
    <w:rsid w:val="001A7C09"/>
    <w:rsid w:val="00577BD5"/>
    <w:rsid w:val="00656CBA"/>
    <w:rsid w:val="006A1F77"/>
    <w:rsid w:val="00733BE7"/>
    <w:rsid w:val="00AB52E8"/>
    <w:rsid w:val="00B16D3F"/>
    <w:rsid w:val="00BB41AC"/>
    <w:rsid w:val="00E2056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5B7988"/>
  <w15:chartTrackingRefBased/>
  <w15:docId w15:val="{2F0B9066-09AF-4BAB-96CB-725A99A5F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2056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2018-07-25T21:02:00Z</dcterms:created>
  <dcterms:modified xsi:type="dcterms:W3CDTF">2018-07-25T21:02:00Z</dcterms:modified>
</cp:coreProperties>
</file>